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8EA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1D3FF4">
        <w:rPr>
          <w:b/>
          <w:i/>
          <w:noProof/>
          <w:sz w:val="28"/>
        </w:rPr>
        <w:t>0848</w:t>
      </w:r>
      <w:r w:rsidR="007C7FD1">
        <w:rPr>
          <w:b/>
          <w:i/>
          <w:noProof/>
          <w:sz w:val="28"/>
        </w:rPr>
        <w:fldChar w:fldCharType="end"/>
      </w:r>
    </w:p>
    <w:p w14:paraId="7CB45193" w14:textId="35D59F47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545D9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5C49E" w:rsidR="001E41F3" w:rsidRPr="00410371" w:rsidRDefault="007C7FD1" w:rsidP="001D3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3FF4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37835" w:rsidR="001E41F3" w:rsidRDefault="001D3FF4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1D3FF4">
              <w:t>Update of FR1 TT for SSB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37D05BF8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2" w:name="OLE_LINK17"/>
            <w:r w:rsidR="00AD3C41">
              <w:rPr>
                <w:noProof/>
              </w:rPr>
              <w:t>38.533 4.5.5.1+4.5.5.2+6.5.5.1+6.5.5.2 TT v</w:t>
            </w:r>
            <w:bookmarkEnd w:id="2"/>
            <w:r w:rsidR="00D06CE9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5626BB64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>38.533 4.5.5.1+4.5.5.2+6.5.5.1+6.5.5.2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3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3"/>
    <w:p w14:paraId="0F559416" w14:textId="382742CA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AD3C41" w:rsidRPr="00AD3C41">
        <w:rPr>
          <w:rFonts w:eastAsia="??"/>
          <w:color w:val="FF0000"/>
          <w:sz w:val="20"/>
          <w:szCs w:val="32"/>
        </w:rPr>
        <w:t>38.533 4.5.5</w:t>
      </w:r>
      <w:r w:rsidR="00D06CE9">
        <w:rPr>
          <w:rFonts w:eastAsia="??"/>
          <w:color w:val="FF0000"/>
          <w:sz w:val="20"/>
          <w:szCs w:val="32"/>
        </w:rPr>
        <w:t>.1+4.5.5.2+6.5.5.1+6.5.5.2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F25DC" w14:textId="77777777" w:rsidR="00D31A03" w:rsidRDefault="00D31A03">
      <w:r>
        <w:separator/>
      </w:r>
    </w:p>
  </w:endnote>
  <w:endnote w:type="continuationSeparator" w:id="0">
    <w:p w14:paraId="7ACE4D5D" w14:textId="77777777" w:rsidR="00D31A03" w:rsidRDefault="00D3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5BA39" w14:textId="77777777" w:rsidR="00D31A03" w:rsidRDefault="00D31A03">
      <w:r>
        <w:separator/>
      </w:r>
    </w:p>
  </w:footnote>
  <w:footnote w:type="continuationSeparator" w:id="0">
    <w:p w14:paraId="2A474474" w14:textId="77777777" w:rsidR="00D31A03" w:rsidRDefault="00D31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D3F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92E46"/>
    <w:rsid w:val="004B75B7"/>
    <w:rsid w:val="0051580D"/>
    <w:rsid w:val="00547111"/>
    <w:rsid w:val="00590D27"/>
    <w:rsid w:val="00592D74"/>
    <w:rsid w:val="00593FD2"/>
    <w:rsid w:val="005E2C44"/>
    <w:rsid w:val="00621188"/>
    <w:rsid w:val="006257ED"/>
    <w:rsid w:val="00665C47"/>
    <w:rsid w:val="00675527"/>
    <w:rsid w:val="00695808"/>
    <w:rsid w:val="006B46FB"/>
    <w:rsid w:val="006E21FB"/>
    <w:rsid w:val="007206CF"/>
    <w:rsid w:val="007545D9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56E17"/>
    <w:rsid w:val="008626E7"/>
    <w:rsid w:val="00870EE7"/>
    <w:rsid w:val="008863B9"/>
    <w:rsid w:val="008A45A6"/>
    <w:rsid w:val="008F0714"/>
    <w:rsid w:val="008F3789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D03F9A"/>
    <w:rsid w:val="00D06CE9"/>
    <w:rsid w:val="00D06D51"/>
    <w:rsid w:val="00D24991"/>
    <w:rsid w:val="00D31A03"/>
    <w:rsid w:val="00D50255"/>
    <w:rsid w:val="00D66520"/>
    <w:rsid w:val="00DE34CF"/>
    <w:rsid w:val="00E13F3D"/>
    <w:rsid w:val="00E34898"/>
    <w:rsid w:val="00EB09B7"/>
    <w:rsid w:val="00ED7693"/>
    <w:rsid w:val="00EE7D7C"/>
    <w:rsid w:val="00F25D98"/>
    <w:rsid w:val="00F300FB"/>
    <w:rsid w:val="00F949E8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09C0F-3C9A-4738-B3F9-711B5C99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2021-02-08T03:16:00Z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(3)hqtX2e7VIGn0UIqGKofvq6iTu8bK1KEMSZuMD9ceHgaMtz+sTEs9vHb3gD5tIH/xVyqME1yK
tKhsBLkwWab8VzW+UYE7uAZKYnJy+o1kmS/sDCqzmeLyVbtn7aMS6djet9BY804gc0srdgO0
opyBtPCKey7pxFXDWy+IGyde0F8Mz+VSILxst9J9HGEsQM4pCeVnkAxEWKE8Fl4juHIp28k5
SlY4rJGV0eCfGDRDHw</vt:lpwstr>
  </property>
  <property fmtid="{D5CDD505-2E9C-101B-9397-08002B2CF9AE}" pid="22" name="_2015_ms_pID_7253431">
    <vt:lpwstr>uJM4f20HbhFaJdbtsNMB8+IDrlmk2WUQ6Y/yTMk60X6RMlUCwJr686
8CkRTahr4U9nHAS9xMMb/C283dOgfJGcTXmohIXBplPp4oD3WZdxZCCMsxyiBCgKUmeChkGE
T31bgFAFUnGSoRmps0o8tk7QXpidPLJkr8IaJns/P/v/AD+v6+NmlClf+P+oMfERe86AnuI2
NHW7xTBrFw+Qr+swETbzu7UH50KrXGSbUhMG</vt:lpwstr>
  </property>
  <property fmtid="{D5CDD505-2E9C-101B-9397-08002B2CF9AE}" pid="23" name="_2015_ms_pID_7253432">
    <vt:lpwstr>9g==</vt:lpwstr>
  </property>
</Properties>
</file>